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6C" w:rsidRDefault="005C4BE0">
      <w:pPr>
        <w:tabs>
          <w:tab w:val="center" w:pos="7513"/>
        </w:tabs>
        <w:spacing w:after="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  <w:t xml:space="preserve">         </w:t>
      </w:r>
    </w:p>
    <w:p w:rsidR="00FD1E6C" w:rsidRDefault="005C4BE0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z w:val="18"/>
          <w:szCs w:val="18"/>
        </w:rPr>
        <w:t xml:space="preserve">Załącznik  nr 4 do Uchwały </w:t>
      </w:r>
      <w:r>
        <w:rPr>
          <w:rFonts w:cs="Calibri"/>
          <w:b/>
          <w:bCs/>
          <w:sz w:val="20"/>
          <w:szCs w:val="20"/>
        </w:rPr>
        <w:t>nr LXXIV/986/23</w:t>
      </w:r>
    </w:p>
    <w:p w:rsidR="00FD1E6C" w:rsidRDefault="005C4BE0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pacing w:val="-1"/>
          <w:sz w:val="18"/>
          <w:szCs w:val="18"/>
        </w:rPr>
        <w:t xml:space="preserve">Rady Miejskiej w Ustrzykach </w:t>
      </w:r>
      <w:r>
        <w:rPr>
          <w:rFonts w:ascii="Arial" w:hAnsi="Arial" w:cs="Arial"/>
          <w:b/>
          <w:bCs/>
          <w:spacing w:val="-1"/>
          <w:sz w:val="18"/>
          <w:szCs w:val="18"/>
        </w:rPr>
        <w:t>Dolnych</w:t>
      </w:r>
    </w:p>
    <w:p w:rsidR="00FD1E6C" w:rsidRDefault="005C4BE0">
      <w:pPr>
        <w:shd w:val="clear" w:color="auto" w:fill="FFFFFF"/>
        <w:spacing w:after="0" w:line="254" w:lineRule="exact"/>
        <w:ind w:left="4956" w:right="-704" w:firstLine="708"/>
      </w:pPr>
      <w:r>
        <w:rPr>
          <w:rFonts w:ascii="Arial" w:hAnsi="Arial" w:cs="Arial"/>
          <w:b/>
          <w:bCs/>
          <w:sz w:val="18"/>
          <w:szCs w:val="18"/>
        </w:rPr>
        <w:t>z dnia 13 grudnia 2023 r.</w:t>
      </w:r>
    </w:p>
    <w:p w:rsidR="00FD1E6C" w:rsidRDefault="00FD1E6C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:rsidR="00FD1E6C" w:rsidRDefault="005C4BE0">
      <w:pPr>
        <w:overflowPunct w:val="0"/>
        <w:spacing w:after="0"/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Burmistrz</w:t>
      </w:r>
      <w:r>
        <w:rPr>
          <w:rFonts w:ascii="Arial" w:hAnsi="Arial" w:cs="Arial"/>
          <w:b/>
          <w:bCs/>
          <w:sz w:val="28"/>
          <w:szCs w:val="28"/>
        </w:rPr>
        <w:tab/>
        <w:t>Ustrzyk Dolnych</w:t>
      </w:r>
    </w:p>
    <w:p w:rsidR="00FD1E6C" w:rsidRDefault="00FD1E6C">
      <w:pPr>
        <w:overflowPunct w:val="0"/>
        <w:spacing w:after="0"/>
        <w:jc w:val="center"/>
        <w:rPr>
          <w:b/>
          <w:bCs/>
          <w:sz w:val="28"/>
          <w:szCs w:val="28"/>
        </w:rPr>
      </w:pPr>
    </w:p>
    <w:p w:rsidR="00FD1E6C" w:rsidRDefault="005C4BE0">
      <w:pPr>
        <w:overflowPunct w:val="0"/>
        <w:spacing w:after="0"/>
        <w:jc w:val="center"/>
      </w:pPr>
      <w:r>
        <w:rPr>
          <w:b/>
          <w:bCs/>
          <w:sz w:val="28"/>
          <w:szCs w:val="28"/>
        </w:rPr>
        <w:t> </w:t>
      </w:r>
      <w:r>
        <w:rPr>
          <w:rFonts w:ascii="Arial" w:hAnsi="Arial" w:cs="Arial"/>
          <w:b/>
        </w:rPr>
        <w:t xml:space="preserve">Wniosek o dotację celową dla samorządowej instytucji kultury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na realizację zadania z zakresu </w:t>
      </w:r>
      <w:r>
        <w:rPr>
          <w:rFonts w:ascii="Arial" w:hAnsi="Arial" w:cs="Arial"/>
          <w:b/>
          <w:bCs/>
        </w:rPr>
        <w:t>profilaktyki i rozwiązywania problemów alkoholowych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 xml:space="preserve">Gminnej Komisji Rozwiązywania Problemów </w:t>
      </w:r>
      <w:r>
        <w:rPr>
          <w:rFonts w:ascii="Arial" w:hAnsi="Arial" w:cs="Arial"/>
          <w:b/>
          <w:bCs/>
        </w:rPr>
        <w:t>Alkoholowych w Ustrzykach Dolnych</w:t>
      </w:r>
    </w:p>
    <w:p w:rsidR="00FD1E6C" w:rsidRDefault="00FD1E6C">
      <w:pPr>
        <w:overflowPunct w:val="0"/>
        <w:spacing w:after="0"/>
        <w:jc w:val="center"/>
        <w:rPr>
          <w:rFonts w:ascii="Arial" w:hAnsi="Arial" w:cs="Arial"/>
          <w:b/>
          <w:bCs/>
        </w:rPr>
      </w:pPr>
    </w:p>
    <w:p w:rsidR="00FD1E6C" w:rsidRDefault="00FD1E6C">
      <w:pPr>
        <w:overflowPunct w:val="0"/>
        <w:spacing w:after="0"/>
        <w:jc w:val="center"/>
        <w:rPr>
          <w:rFonts w:ascii="Arial" w:hAnsi="Arial" w:cs="Arial"/>
          <w:b/>
        </w:rPr>
      </w:pPr>
    </w:p>
    <w:p w:rsidR="00FD1E6C" w:rsidRDefault="005C4BE0">
      <w:pPr>
        <w:pStyle w:val="Akapitzlist"/>
        <w:numPr>
          <w:ilvl w:val="3"/>
          <w:numId w:val="1"/>
        </w:numPr>
        <w:overflowPunct w:val="0"/>
        <w:spacing w:after="200"/>
        <w:ind w:left="284" w:hanging="284"/>
        <w:jc w:val="both"/>
      </w:pPr>
      <w:r>
        <w:rPr>
          <w:rFonts w:ascii="Arial" w:hAnsi="Arial" w:cs="Arial"/>
          <w:b/>
          <w:sz w:val="20"/>
          <w:szCs w:val="20"/>
        </w:rPr>
        <w:t>Nazwa organizacji</w:t>
      </w:r>
      <w:r>
        <w:rPr>
          <w:rFonts w:ascii="Arial" w:hAnsi="Arial" w:cs="Arial"/>
          <w:sz w:val="20"/>
          <w:szCs w:val="20"/>
        </w:rPr>
        <w:t xml:space="preserve"> ……………….…...................................................................................................</w:t>
      </w:r>
    </w:p>
    <w:p w:rsidR="00FD1E6C" w:rsidRDefault="005C4BE0">
      <w:pPr>
        <w:overflowPunct w:val="0"/>
      </w:pPr>
      <w:r>
        <w:rPr>
          <w:rFonts w:ascii="Arial" w:hAnsi="Arial" w:cs="Arial"/>
          <w:sz w:val="20"/>
          <w:szCs w:val="20"/>
        </w:rPr>
        <w:t xml:space="preserve">numer  rejestru sądowego </w:t>
      </w:r>
      <w:r>
        <w:rPr>
          <w:rFonts w:ascii="Arial" w:hAnsi="Arial" w:cs="Arial"/>
          <w:i/>
          <w:sz w:val="20"/>
          <w:szCs w:val="20"/>
        </w:rPr>
        <w:t>(jeśli istnieje</w:t>
      </w:r>
      <w:r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:rsidR="00FD1E6C" w:rsidRDefault="005C4BE0">
      <w:pPr>
        <w:pStyle w:val="Akapitzlist"/>
        <w:numPr>
          <w:ilvl w:val="2"/>
          <w:numId w:val="1"/>
        </w:numPr>
        <w:tabs>
          <w:tab w:val="left" w:pos="0"/>
        </w:tabs>
        <w:overflowPunct w:val="0"/>
        <w:spacing w:after="200"/>
        <w:ind w:left="284" w:hanging="284"/>
        <w:jc w:val="both"/>
      </w:pPr>
      <w:r>
        <w:rPr>
          <w:rFonts w:ascii="Arial" w:hAnsi="Arial" w:cs="Arial"/>
          <w:b/>
          <w:sz w:val="20"/>
          <w:szCs w:val="20"/>
        </w:rPr>
        <w:t>Realizowane dotychczas zadania z zakresu profilaktyki i rozwiązywania problemów alkoholowych (nazwa zadania i rok realizacji)</w:t>
      </w:r>
      <w:r>
        <w:rPr>
          <w:rFonts w:ascii="Arial" w:hAnsi="Arial" w:cs="Arial"/>
          <w:sz w:val="20"/>
          <w:szCs w:val="20"/>
        </w:rPr>
        <w:t xml:space="preserve"> ...............................</w:t>
      </w:r>
      <w:r>
        <w:rPr>
          <w:rFonts w:ascii="Arial" w:hAnsi="Arial" w:cs="Arial"/>
          <w:sz w:val="20"/>
          <w:szCs w:val="20"/>
        </w:rPr>
        <w:t xml:space="preserve">.................................................                 </w:t>
      </w:r>
    </w:p>
    <w:p w:rsidR="00FD1E6C" w:rsidRDefault="005C4BE0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Dane dotyczące projektu:</w:t>
      </w:r>
    </w:p>
    <w:p w:rsidR="00FD1E6C" w:rsidRDefault="005C4BE0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projektu ……………………………………………………………………………………………………………….………</w:t>
      </w:r>
    </w:p>
    <w:p w:rsidR="00FD1E6C" w:rsidRDefault="005C4BE0">
      <w:pPr>
        <w:overflowPunct w:val="0"/>
        <w:spacing w:line="360" w:lineRule="auto"/>
      </w:pPr>
      <w:r>
        <w:rPr>
          <w:rFonts w:ascii="Arial" w:hAnsi="Arial" w:cs="Arial"/>
          <w:sz w:val="20"/>
          <w:szCs w:val="20"/>
        </w:rPr>
        <w:t xml:space="preserve">i zakres realizowanych zadań z niżej wymienionych </w:t>
      </w:r>
      <w:r>
        <w:rPr>
          <w:rFonts w:ascii="Arial" w:hAnsi="Arial" w:cs="Arial"/>
          <w:i/>
          <w:sz w:val="20"/>
          <w:szCs w:val="20"/>
        </w:rPr>
        <w:t>(właściwe podkreślić)</w:t>
      </w:r>
      <w:r>
        <w:rPr>
          <w:rFonts w:ascii="Arial" w:hAnsi="Arial" w:cs="Arial"/>
          <w:sz w:val="20"/>
          <w:szCs w:val="20"/>
        </w:rPr>
        <w:t xml:space="preserve"> ………………………..………</w:t>
      </w:r>
    </w:p>
    <w:p w:rsidR="00FD1E6C" w:rsidRDefault="005C4BE0">
      <w:pPr>
        <w:pStyle w:val="Akapitzlist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organizac</w:t>
      </w:r>
      <w:r>
        <w:rPr>
          <w:rFonts w:ascii="Arial" w:hAnsi="Arial" w:cs="Arial"/>
          <w:sz w:val="20"/>
          <w:szCs w:val="20"/>
        </w:rPr>
        <w:t xml:space="preserve">ja wolnego czasu dla dzieci i młodzieży uwzględniająca wychowawcze, twórcze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i motywujące zachowania i postawy,</w:t>
      </w:r>
    </w:p>
    <w:p w:rsidR="00FD1E6C" w:rsidRDefault="005C4BE0">
      <w:pPr>
        <w:pStyle w:val="Akapitzlist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dofinansowanie organizacji pozalekcyjnych zajęć teatralnych, tanecznych, plastycznych, sportowych i innych dla dzieci i młodzieży,</w:t>
      </w:r>
    </w:p>
    <w:p w:rsidR="00FD1E6C" w:rsidRDefault="005C4BE0">
      <w:pPr>
        <w:numPr>
          <w:ilvl w:val="0"/>
          <w:numId w:val="10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</w:t>
      </w:r>
      <w:r>
        <w:rPr>
          <w:rFonts w:ascii="Arial" w:hAnsi="Arial" w:cs="Arial"/>
          <w:sz w:val="20"/>
          <w:szCs w:val="20"/>
        </w:rPr>
        <w:t>e realizacji zadań w zakresie szeroko pojętej profilaktyki przeciwdziałania narkomanii, alkoholizmowi, przemocy i innym uzależnieniom,</w:t>
      </w:r>
    </w:p>
    <w:p w:rsidR="00FD1E6C" w:rsidRDefault="005C4BE0">
      <w:pPr>
        <w:numPr>
          <w:ilvl w:val="0"/>
          <w:numId w:val="10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organizacja niedochodowych imprez kulturalnych i sportowych dla dzieci i młodzieży </w:t>
      </w:r>
      <w:r>
        <w:rPr>
          <w:rFonts w:ascii="Arial" w:hAnsi="Arial" w:cs="Arial"/>
          <w:sz w:val="20"/>
          <w:szCs w:val="20"/>
        </w:rPr>
        <w:t>oraz rodziców, np. konkursy o tematyce</w:t>
      </w:r>
      <w:r>
        <w:rPr>
          <w:rFonts w:ascii="Arial" w:hAnsi="Arial" w:cs="Arial"/>
          <w:sz w:val="20"/>
          <w:szCs w:val="20"/>
        </w:rPr>
        <w:t xml:space="preserve"> uzależnień, festyny rodzinne, pielgrzymki trzeźwościowe,</w:t>
      </w:r>
    </w:p>
    <w:p w:rsidR="00FD1E6C" w:rsidRDefault="005C4BE0">
      <w:pPr>
        <w:numPr>
          <w:ilvl w:val="0"/>
          <w:numId w:val="10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współpraca z organizacjami pozarządowymi w formie dofinansowania działalności zespołów ludowych i klubów zrzeszających emerytów i rencistów,</w:t>
      </w:r>
    </w:p>
    <w:p w:rsidR="00FD1E6C" w:rsidRDefault="005C4BE0">
      <w:pPr>
        <w:numPr>
          <w:ilvl w:val="0"/>
          <w:numId w:val="10"/>
        </w:numPr>
        <w:shd w:val="clear" w:color="auto" w:fill="FFFFFF"/>
        <w:tabs>
          <w:tab w:val="left" w:pos="-6196"/>
        </w:tabs>
        <w:autoSpaceDE w:val="0"/>
        <w:spacing w:before="274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rekolekcje trzeźwościowe, organizacja i prowadzenie </w:t>
      </w:r>
      <w:r>
        <w:rPr>
          <w:rFonts w:ascii="Arial" w:hAnsi="Arial" w:cs="Arial"/>
          <w:sz w:val="20"/>
          <w:szCs w:val="20"/>
        </w:rPr>
        <w:t>warsztatów promocji zdrowia, imprezy okolicznościowe, np. Dzień Dziecka, Dzień Matki, Mikołajki, Gminne Dni Rodziny, Przegląd Kolęd i Pastorałek, spotkania opłatkowe dla samotnych, spotkania wielopokoleniowe oraz inne imprezy wyłącznie eksponujące fakt, iż</w:t>
      </w:r>
      <w:r>
        <w:rPr>
          <w:rFonts w:ascii="Arial" w:hAnsi="Arial" w:cs="Arial"/>
          <w:sz w:val="20"/>
          <w:szCs w:val="20"/>
        </w:rPr>
        <w:t xml:space="preserve"> są to imprezy bezalkoholowe.</w:t>
      </w:r>
    </w:p>
    <w:p w:rsidR="00FD1E6C" w:rsidRDefault="00FD1E6C">
      <w:pPr>
        <w:shd w:val="clear" w:color="auto" w:fill="FFFFFF"/>
        <w:tabs>
          <w:tab w:val="left" w:pos="284"/>
        </w:tabs>
        <w:autoSpaceDE w:val="0"/>
        <w:spacing w:before="274" w:after="0"/>
        <w:rPr>
          <w:rFonts w:ascii="Arial" w:hAnsi="Arial" w:cs="Arial"/>
          <w:sz w:val="16"/>
          <w:szCs w:val="16"/>
        </w:rPr>
      </w:pP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zwięzły opis projektu .............................................................................................................................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opis podstawowych form działania 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planowana liczba osób objętych działaniem 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e/ czas realizacji ...................................................................................................................................................................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f/ sposób rekrutacji odbiorców 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</w:p>
    <w:p w:rsidR="00FD1E6C" w:rsidRDefault="005C4BE0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g/ współpraca z instytucjami, placówkami, organizacjami, osobami podczas realizacji projektu /jakimi, w jakim zakresie/ 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h/ osoby realizujące projekt /przygotowanie do pracy, wykształcenie, szkolenia, staże, praktyka, itp./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:rsidR="00FD1E6C" w:rsidRDefault="005C4BE0">
      <w:pPr>
        <w:overflowPunct w:val="0"/>
      </w:pPr>
      <w:r>
        <w:rPr>
          <w:rFonts w:ascii="Arial" w:hAnsi="Arial" w:cs="Arial"/>
          <w:b/>
          <w:sz w:val="20"/>
          <w:szCs w:val="20"/>
        </w:rPr>
        <w:t>4. Kwota dotacji celowej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…………………………………………………………………….……………….....</w:t>
      </w:r>
    </w:p>
    <w:p w:rsidR="00FD1E6C" w:rsidRDefault="005C4BE0">
      <w:pPr>
        <w:overflowPunct w:val="0"/>
        <w:spacing w:after="0"/>
      </w:pPr>
      <w:r>
        <w:rPr>
          <w:rFonts w:ascii="Arial" w:hAnsi="Arial" w:cs="Arial"/>
          <w:b/>
          <w:sz w:val="20"/>
          <w:szCs w:val="20"/>
        </w:rPr>
        <w:t>5. Kosztorys projektu - całkowity k</w:t>
      </w:r>
      <w:r>
        <w:rPr>
          <w:rFonts w:ascii="Arial" w:hAnsi="Arial" w:cs="Arial"/>
          <w:b/>
          <w:sz w:val="20"/>
          <w:szCs w:val="20"/>
        </w:rPr>
        <w:t>oszt projektu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 </w:t>
      </w:r>
    </w:p>
    <w:p w:rsidR="00FD1E6C" w:rsidRDefault="005C4BE0">
      <w:pPr>
        <w:overflowPunct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tym: 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.............................................................................koszt …………………………..zł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 koszt …………………………...zł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……………………………………………………….koszt ………………………...…zł</w:t>
      </w:r>
    </w:p>
    <w:p w:rsidR="00FD1E6C" w:rsidRDefault="005C4BE0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Czy na realizację ww. zadania organizacja otrzymała inne środki finansowe, jeśli tak, prosimy o wypełnienie poniższej tabeli.</w:t>
      </w:r>
    </w:p>
    <w:tbl>
      <w:tblPr>
        <w:tblW w:w="9420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4107"/>
        <w:gridCol w:w="1842"/>
        <w:gridCol w:w="3045"/>
      </w:tblGrid>
      <w:tr w:rsidR="00FD1E6C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5C4BE0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5C4BE0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temat zadania /krótki opis/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5C4BE0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5C4BE0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źródło finansowania</w:t>
            </w:r>
          </w:p>
        </w:tc>
      </w:tr>
      <w:tr w:rsidR="00FD1E6C">
        <w:tblPrEx>
          <w:tblCellMar>
            <w:top w:w="0" w:type="dxa"/>
            <w:bottom w:w="0" w:type="dxa"/>
          </w:tblCellMar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5C4BE0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1E6C" w:rsidRDefault="005C4BE0">
      <w:pPr>
        <w:overflowPunct w:val="0"/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 </w:t>
      </w:r>
    </w:p>
    <w:p w:rsidR="00FD1E6C" w:rsidRDefault="005C4BE0">
      <w:pPr>
        <w:overflowPunct w:val="0"/>
        <w:spacing w:after="0" w:line="360" w:lineRule="auto"/>
      </w:pPr>
      <w:r>
        <w:rPr>
          <w:rFonts w:ascii="Arial" w:hAnsi="Arial" w:cs="Arial"/>
          <w:b/>
          <w:sz w:val="20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Czy organizacja realizuje inne umowy z zakresu profilaktyki i rozwiązywania problemów alkoholowych? Jeśli tak, prosimy o podanie jakie i przez kogo finansowane</w:t>
      </w:r>
      <w:r>
        <w:rPr>
          <w:rFonts w:ascii="Arial" w:hAnsi="Arial" w:cs="Arial"/>
          <w:sz w:val="20"/>
          <w:szCs w:val="20"/>
        </w:rPr>
        <w:t xml:space="preserve"> .................................</w:t>
      </w:r>
    </w:p>
    <w:p w:rsidR="00FD1E6C" w:rsidRDefault="005C4BE0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D1E6C" w:rsidRDefault="005C4BE0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Dane </w:t>
      </w:r>
      <w:r>
        <w:rPr>
          <w:rFonts w:ascii="Arial" w:hAnsi="Arial" w:cs="Arial"/>
          <w:b/>
          <w:sz w:val="20"/>
          <w:szCs w:val="20"/>
        </w:rPr>
        <w:t>podmiotu składającego wniosek: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organizacji..................................................................................................................................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dokładny adres, telefon, e-mail........................................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data utworzenia organizacji 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dane przedstawicieli władz organizac</w:t>
      </w:r>
      <w:r>
        <w:rPr>
          <w:rFonts w:ascii="Arial" w:hAnsi="Arial" w:cs="Arial"/>
          <w:sz w:val="20"/>
          <w:szCs w:val="20"/>
        </w:rPr>
        <w:t>ji /imię, nazwisko, funkcja/ ...................................................................................................................................................................</w:t>
      </w:r>
    </w:p>
    <w:p w:rsidR="00FD1E6C" w:rsidRDefault="005C4BE0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</w:t>
      </w:r>
    </w:p>
    <w:p w:rsidR="00FD1E6C" w:rsidRDefault="005C4BE0">
      <w:pPr>
        <w:overflowPunct w:val="0"/>
        <w:spacing w:after="0" w:line="360" w:lineRule="auto"/>
      </w:pPr>
      <w:r>
        <w:rPr>
          <w:rFonts w:ascii="Arial" w:hAnsi="Arial" w:cs="Arial"/>
          <w:sz w:val="20"/>
          <w:szCs w:val="20"/>
        </w:rPr>
        <w:t>e/ dane osoby odpowiedzialnej merytorycznie i finansowo za realizację zadania /imię, nazwisko/ …………….......................................................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pacing w:val="-2"/>
          <w:sz w:val="20"/>
          <w:szCs w:val="20"/>
        </w:rPr>
        <w:t>Załączniki:</w:t>
      </w:r>
    </w:p>
    <w:p w:rsidR="00FD1E6C" w:rsidRDefault="005C4BE0">
      <w:pPr>
        <w:shd w:val="clear" w:color="auto" w:fill="FFFFFF"/>
        <w:tabs>
          <w:tab w:val="left" w:pos="-14400"/>
        </w:tabs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1. Wzór plakatu/zaproszenia (jeśli dotyczy)</w:t>
      </w:r>
    </w:p>
    <w:p w:rsidR="00FD1E6C" w:rsidRDefault="005C4BE0">
      <w:pPr>
        <w:shd w:val="clear" w:color="auto" w:fill="FFFFFF"/>
        <w:tabs>
          <w:tab w:val="left" w:pos="-14400"/>
        </w:tabs>
        <w:overflowPunct w:val="0"/>
      </w:pPr>
      <w:r>
        <w:rPr>
          <w:rFonts w:ascii="Arial" w:hAnsi="Arial" w:cs="Arial"/>
          <w:spacing w:val="-2"/>
          <w:sz w:val="20"/>
          <w:szCs w:val="20"/>
        </w:rPr>
        <w:t>2. Inne ……………………………………….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.</w:t>
      </w:r>
    </w:p>
    <w:p w:rsidR="00FD1E6C" w:rsidRDefault="005C4BE0">
      <w:pPr>
        <w:shd w:val="clear" w:color="auto" w:fill="FFFFFF"/>
        <w:tabs>
          <w:tab w:val="left" w:pos="720"/>
        </w:tabs>
        <w:overflowPunct w:val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FD1E6C" w:rsidRDefault="005C4BE0">
      <w:pPr>
        <w:overflowPunct w:val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Arial" w:hAnsi="Arial" w:cs="Arial"/>
          <w:sz w:val="18"/>
          <w:szCs w:val="18"/>
        </w:rPr>
        <w:t>data i podpis</w:t>
      </w:r>
    </w:p>
    <w:p w:rsidR="00FD1E6C" w:rsidRDefault="00FD1E6C">
      <w:pPr>
        <w:overflowPunct w:val="0"/>
      </w:pPr>
      <w:bookmarkStart w:id="0" w:name="_GoBack"/>
      <w:bookmarkEnd w:id="0"/>
    </w:p>
    <w:sectPr w:rsidR="00FD1E6C">
      <w:pgSz w:w="11906" w:h="16838"/>
      <w:pgMar w:top="993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E0" w:rsidRDefault="005C4BE0">
      <w:pPr>
        <w:spacing w:after="0"/>
      </w:pPr>
      <w:r>
        <w:separator/>
      </w:r>
    </w:p>
  </w:endnote>
  <w:endnote w:type="continuationSeparator" w:id="0">
    <w:p w:rsidR="005C4BE0" w:rsidRDefault="005C4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E0" w:rsidRDefault="005C4BE0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5C4BE0" w:rsidRDefault="005C4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04DB2"/>
    <w:multiLevelType w:val="multilevel"/>
    <w:tmpl w:val="E4F41CF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D1805B1"/>
    <w:multiLevelType w:val="multilevel"/>
    <w:tmpl w:val="08DE6E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1F768CD"/>
    <w:multiLevelType w:val="multilevel"/>
    <w:tmpl w:val="8C7012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9296E"/>
    <w:multiLevelType w:val="multilevel"/>
    <w:tmpl w:val="5D40ED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24FF6"/>
    <w:multiLevelType w:val="multilevel"/>
    <w:tmpl w:val="A82888A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8237A"/>
    <w:multiLevelType w:val="multilevel"/>
    <w:tmpl w:val="6A0E35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444939"/>
    <w:multiLevelType w:val="multilevel"/>
    <w:tmpl w:val="B1EA10A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mbria"/>
        <w:b/>
        <w:bCs/>
        <w:sz w:val="21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SimSun" w:hAnsi="Arial" w:cs="Arial"/>
        <w:sz w:val="21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7DC41C7F"/>
    <w:multiLevelType w:val="multilevel"/>
    <w:tmpl w:val="EA4CF57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D1E6C"/>
    <w:rsid w:val="005C4BE0"/>
    <w:rsid w:val="00941B01"/>
    <w:rsid w:val="009D08F8"/>
    <w:rsid w:val="00AF7137"/>
    <w:rsid w:val="00E37797"/>
    <w:rsid w:val="00FD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120FA-3F2C-4581-AAC0-580B78F6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40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cp:lastPrinted>2025-02-05T09:10:00Z</cp:lastPrinted>
  <dcterms:created xsi:type="dcterms:W3CDTF">2025-02-05T09:12:00Z</dcterms:created>
  <dcterms:modified xsi:type="dcterms:W3CDTF">2025-02-05T09:12:00Z</dcterms:modified>
</cp:coreProperties>
</file>